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41" w:rsidRDefault="00736B41" w:rsidP="00E30CDD">
      <w:pPr>
        <w:pStyle w:val="a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11</w:t>
      </w:r>
      <w:r>
        <w:rPr>
          <w:rFonts w:ascii="Times New Roman" w:hAnsi="Times New Roman"/>
          <w:sz w:val="24"/>
          <w:szCs w:val="24"/>
        </w:rPr>
        <w:br/>
        <w:t>до Правил</w:t>
      </w:r>
    </w:p>
    <w:p w:rsidR="00736B41" w:rsidRDefault="00736B41" w:rsidP="00E30CDD">
      <w:pPr>
        <w:pStyle w:val="a"/>
        <w:rPr>
          <w:rFonts w:ascii="Times New Roman" w:hAnsi="Times New Roman"/>
          <w:sz w:val="24"/>
          <w:szCs w:val="24"/>
        </w:rPr>
      </w:pPr>
    </w:p>
    <w:p w:rsidR="00736B41" w:rsidRDefault="00736B41" w:rsidP="00E30CDD">
      <w:pPr>
        <w:pStyle w:val="a"/>
        <w:ind w:left="425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Органу реєстрації</w:t>
      </w:r>
    </w:p>
    <w:p w:rsidR="00736B41" w:rsidRDefault="00736B41" w:rsidP="00E30CDD">
      <w:pPr>
        <w:pStyle w:val="a"/>
        <w:spacing w:before="0"/>
        <w:ind w:left="425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736B41" w:rsidRDefault="00736B41" w:rsidP="00E30CDD">
      <w:pPr>
        <w:pStyle w:val="a"/>
        <w:spacing w:before="0"/>
        <w:ind w:left="4253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(найменування органу реєстрації)</w:t>
      </w:r>
    </w:p>
    <w:p w:rsidR="00736B41" w:rsidRDefault="00736B41" w:rsidP="00E30CDD">
      <w:pPr>
        <w:pStyle w:val="a"/>
        <w:spacing w:before="0"/>
        <w:ind w:left="425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736B41" w:rsidRDefault="00736B41" w:rsidP="00E30CDD">
      <w:pPr>
        <w:pStyle w:val="a"/>
        <w:spacing w:before="0"/>
        <w:ind w:left="425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736B41" w:rsidRDefault="00736B41" w:rsidP="00E30CDD">
      <w:pPr>
        <w:pStyle w:val="a"/>
        <w:tabs>
          <w:tab w:val="left" w:pos="3828"/>
        </w:tabs>
        <w:spacing w:before="0"/>
        <w:ind w:left="4253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 особи (представника),</w:t>
      </w:r>
    </w:p>
    <w:p w:rsidR="00736B41" w:rsidRDefault="00736B41" w:rsidP="00E30CDD">
      <w:pPr>
        <w:pStyle w:val="a"/>
        <w:spacing w:before="0"/>
        <w:ind w:left="425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736B41" w:rsidRDefault="00736B41" w:rsidP="00E30CDD">
      <w:pPr>
        <w:pStyle w:val="a"/>
        <w:spacing w:before="0"/>
        <w:ind w:left="4253"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дата і місце народження, громадянство/підданство)</w:t>
      </w:r>
    </w:p>
    <w:p w:rsidR="00736B41" w:rsidRDefault="00736B41" w:rsidP="00E30CDD">
      <w:pPr>
        <w:pStyle w:val="a1"/>
        <w:spacing w:befor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ЗАЯВА </w:t>
      </w:r>
      <w:r>
        <w:rPr>
          <w:rFonts w:ascii="Times New Roman" w:hAnsi="Times New Roman"/>
          <w:sz w:val="28"/>
          <w:szCs w:val="28"/>
        </w:rPr>
        <w:br/>
        <w:t>про зняття з реєстрації місця проживання</w:t>
      </w:r>
    </w:p>
    <w:p w:rsidR="00736B41" w:rsidRDefault="00736B41" w:rsidP="00E30CDD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зняти з реєстрації місце проживання моє/моєї малолітньої дитини/особи, чиї інтереси я представляю (необхідне підкреслити)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прізвище 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ім’я 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батькові 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і місце народження 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громадянство/підданство ______________________________________________________</w:t>
      </w:r>
    </w:p>
    <w:p w:rsidR="00736B41" w:rsidRDefault="00736B41" w:rsidP="00E30CDD">
      <w:pPr>
        <w:pStyle w:val="a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зв’язку з вибуттям:</w:t>
      </w:r>
    </w:p>
    <w:p w:rsidR="00736B41" w:rsidRDefault="00736B41" w:rsidP="00E30CDD">
      <w:pPr>
        <w:pStyle w:val="a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адресою _________________________________________________________________</w:t>
      </w:r>
    </w:p>
    <w:p w:rsidR="00736B41" w:rsidRDefault="00736B41" w:rsidP="00E30CDD">
      <w:pPr>
        <w:pStyle w:val="a"/>
        <w:spacing w:before="0"/>
        <w:ind w:left="2124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(адреса майбутнього місця проживання або адреса (місцезнаходження)</w:t>
      </w:r>
    </w:p>
    <w:p w:rsidR="00736B41" w:rsidRDefault="00736B41" w:rsidP="00E30CDD">
      <w:pPr>
        <w:pStyle w:val="a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736B41" w:rsidRDefault="00736B41" w:rsidP="00E30CDD">
      <w:pPr>
        <w:pStyle w:val="a"/>
        <w:spacing w:before="0"/>
        <w:ind w:left="708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спеціалізованої соціальної установи, закладу соціального обслуговування та соціального</w:t>
      </w:r>
    </w:p>
    <w:p w:rsidR="00736B41" w:rsidRDefault="00736B41" w:rsidP="00E30CDD">
      <w:pPr>
        <w:pStyle w:val="a"/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736B41" w:rsidRDefault="00736B41" w:rsidP="00E30CDD">
      <w:pPr>
        <w:pStyle w:val="a"/>
        <w:spacing w:before="0"/>
        <w:ind w:left="1416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захисту або військової частини, за якою буде зареєстровано місце проживання особи)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постійне проживання до ____________________________________________________</w:t>
      </w:r>
    </w:p>
    <w:p w:rsidR="00736B41" w:rsidRDefault="00736B41" w:rsidP="00E30CDD">
      <w:pPr>
        <w:pStyle w:val="a"/>
        <w:spacing w:before="0"/>
        <w:ind w:left="5664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(назва країни)</w:t>
      </w:r>
    </w:p>
    <w:p w:rsidR="00736B41" w:rsidRDefault="00736B41" w:rsidP="00E30CDD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Унікальний номер запису в Єдиному державному демографічному реєстрі* ____________________________________________________________________________</w:t>
      </w:r>
    </w:p>
    <w:p w:rsidR="00736B41" w:rsidRDefault="00736B41" w:rsidP="00E30CDD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до якого вносяться відомості про зняття з реєстрації місця проживання особи ________________________________________________________________________________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(назва, серія, номер, дата видачі, найменування органу, який його видав)</w:t>
      </w:r>
    </w:p>
    <w:p w:rsidR="00736B41" w:rsidRDefault="00736B41" w:rsidP="00E30CDD">
      <w:pPr>
        <w:pStyle w:val="a"/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Свідоцтво про народження (подається у разі реєстрації місця проживання дітей до 16 років) __________________________________________________________________________</w:t>
      </w:r>
    </w:p>
    <w:p w:rsidR="00736B41" w:rsidRDefault="00736B41" w:rsidP="00E30CDD">
      <w:pPr>
        <w:pStyle w:val="a"/>
        <w:spacing w:before="0"/>
        <w:ind w:left="3540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(серія, номер, дата видачі,</w:t>
      </w:r>
    </w:p>
    <w:p w:rsidR="00736B41" w:rsidRDefault="00736B41" w:rsidP="00E30CDD">
      <w:pPr>
        <w:pStyle w:val="a"/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найменування органу, який його видав)</w:t>
      </w:r>
    </w:p>
    <w:p w:rsidR="00736B41" w:rsidRDefault="00736B41" w:rsidP="00E30CDD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що посвідчує особу законного представника/представника за довіреністю _____________________________________________________________________________</w:t>
      </w:r>
    </w:p>
    <w:p w:rsidR="00736B41" w:rsidRDefault="00736B41" w:rsidP="00E30CDD">
      <w:pPr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(назва, серія, номер, дата видачі, найменування органу, який його видав,</w:t>
      </w:r>
    </w:p>
    <w:p w:rsidR="00736B41" w:rsidRDefault="00736B41" w:rsidP="00E30CDD">
      <w:pPr>
        <w:pStyle w:val="a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унікальний номер запису в Єдиному державному демографічному реєстрі*)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 ________________ 20 __ р.                                                         ___________________</w:t>
      </w:r>
    </w:p>
    <w:p w:rsidR="00736B41" w:rsidRDefault="00736B41" w:rsidP="00E30CDD">
      <w:pPr>
        <w:pStyle w:val="a"/>
        <w:spacing w:before="0"/>
        <w:ind w:left="7788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(підпис)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Я, _____________________________________________, який є законним представником</w:t>
      </w:r>
    </w:p>
    <w:p w:rsidR="00736B41" w:rsidRDefault="00736B41" w:rsidP="00E30CDD">
      <w:pPr>
        <w:pStyle w:val="a"/>
        <w:spacing w:before="0"/>
        <w:ind w:left="2124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батькові)</w:t>
      </w:r>
    </w:p>
    <w:p w:rsidR="00736B41" w:rsidRDefault="00736B41" w:rsidP="00E30CDD">
      <w:pPr>
        <w:pStyle w:val="a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____________________________________________________, даю згоду на зняття з реєстрації</w:t>
      </w:r>
    </w:p>
    <w:p w:rsidR="00736B41" w:rsidRDefault="00736B41" w:rsidP="00E30CDD">
      <w:pPr>
        <w:pStyle w:val="a"/>
        <w:spacing w:before="0"/>
        <w:ind w:left="708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 особи)</w:t>
      </w:r>
    </w:p>
    <w:p w:rsidR="00736B41" w:rsidRDefault="00736B41" w:rsidP="00E30CDD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місця її проживання (за наявності в особи двох або більше законних представників зняття з реєстрації здійснюється за згодою інших представників).</w:t>
      </w:r>
    </w:p>
    <w:p w:rsidR="00736B41" w:rsidRDefault="00736B41" w:rsidP="00E30CDD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36B41" w:rsidRDefault="00736B41" w:rsidP="00E30CDD">
      <w:pPr>
        <w:pStyle w:val="a"/>
        <w:spacing w:before="24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Службові відмітки</w:t>
      </w:r>
    </w:p>
    <w:p w:rsidR="00736B41" w:rsidRDefault="00736B41" w:rsidP="00E30CDD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Заяву прийняв, наявність та правильність необхідних документів перевірив 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(посада, підпис, прізвище та ініціали особи, що прийняла документи)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                        _____ ___________ 20 ___ р.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знятті з реєстрації місця проживання відмовлено ___ ____________ 20 __ р. ________________________________________________________________________________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(найменування органу реєстрації, посада, підпис, прізвище та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ініціали працівника, що здійснив реєстрацію)</w:t>
      </w:r>
    </w:p>
    <w:p w:rsidR="00736B41" w:rsidRDefault="00736B41" w:rsidP="00E30CDD">
      <w:pPr>
        <w:pStyle w:val="a"/>
        <w:ind w:firstLine="0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_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(зазначаються підстави, визначені пунктом 11 Правил реєстрації місця проживання)</w:t>
      </w: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</w:p>
    <w:p w:rsidR="00736B41" w:rsidRDefault="00736B41" w:rsidP="00E30CDD">
      <w:pPr>
        <w:pStyle w:val="a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Місце проживання знято з реєстрації _____ ________________ 20 ___ р. ________________________________________________________________________________</w:t>
      </w:r>
    </w:p>
    <w:p w:rsidR="00736B41" w:rsidRDefault="00736B41" w:rsidP="00E30CDD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(найменування органу реєстрації, посада, підпис, прізвище</w:t>
      </w:r>
      <w:r>
        <w:rPr>
          <w:rFonts w:ascii="Times New Roman" w:hAnsi="Times New Roman"/>
          <w:sz w:val="24"/>
          <w:szCs w:val="24"/>
        </w:rPr>
        <w:t xml:space="preserve"> _____________________________________</w:t>
      </w:r>
      <w:r w:rsidRPr="00E30CDD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та ініціали працівника, що здійснив реєстрацію)</w:t>
      </w:r>
    </w:p>
    <w:p w:rsidR="00736B41" w:rsidRDefault="00736B41" w:rsidP="00E30CDD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 xml:space="preserve">        * Для осіб, яким оформлено паспорт громадянина України чи паспорт громадянина України для виїзду за кордон засобами Єдиного державного демографічного реєстру.</w:t>
      </w:r>
    </w:p>
    <w:p w:rsidR="00736B41" w:rsidRDefault="00736B41" w:rsidP="00E30CDD">
      <w:pPr>
        <w:ind w:firstLine="426"/>
        <w:rPr>
          <w:rFonts w:ascii="Times New Roman" w:hAnsi="Times New Roman"/>
        </w:rPr>
      </w:pPr>
    </w:p>
    <w:p w:rsidR="00736B41" w:rsidRDefault="00736B41">
      <w:bookmarkStart w:id="0" w:name="_GoBack"/>
      <w:bookmarkEnd w:id="0"/>
    </w:p>
    <w:sectPr w:rsidR="00736B41" w:rsidSect="006327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D76"/>
    <w:rsid w:val="00632722"/>
    <w:rsid w:val="00665073"/>
    <w:rsid w:val="006B6FB2"/>
    <w:rsid w:val="006D4F90"/>
    <w:rsid w:val="00736B41"/>
    <w:rsid w:val="00D65D76"/>
    <w:rsid w:val="00E30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DD"/>
    <w:rPr>
      <w:rFonts w:ascii="Antiqua" w:eastAsia="Times New Roman" w:hAnsi="Antiqua"/>
      <w:sz w:val="2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ий текст"/>
    <w:basedOn w:val="Normal"/>
    <w:uiPriority w:val="99"/>
    <w:rsid w:val="00E30CDD"/>
    <w:pPr>
      <w:spacing w:before="120"/>
      <w:ind w:firstLine="567"/>
    </w:pPr>
  </w:style>
  <w:style w:type="paragraph" w:customStyle="1" w:styleId="a0">
    <w:name w:val="Шапка документу"/>
    <w:basedOn w:val="Normal"/>
    <w:uiPriority w:val="99"/>
    <w:rsid w:val="00E30CDD"/>
    <w:pPr>
      <w:keepNext/>
      <w:keepLines/>
      <w:spacing w:after="240"/>
      <w:ind w:left="4536"/>
      <w:jc w:val="center"/>
    </w:pPr>
  </w:style>
  <w:style w:type="paragraph" w:customStyle="1" w:styleId="a1">
    <w:name w:val="Назва документа"/>
    <w:basedOn w:val="Normal"/>
    <w:next w:val="a"/>
    <w:uiPriority w:val="99"/>
    <w:rsid w:val="00E30CDD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67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2864</Words>
  <Characters>1634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11</dc:title>
  <dc:subject/>
  <dc:creator>d28-Gorohivskiy</dc:creator>
  <cp:keywords/>
  <dc:description/>
  <cp:lastModifiedBy>d01-Danylyshyn</cp:lastModifiedBy>
  <cp:revision>2</cp:revision>
  <dcterms:created xsi:type="dcterms:W3CDTF">2016-08-02T12:33:00Z</dcterms:created>
  <dcterms:modified xsi:type="dcterms:W3CDTF">2016-08-02T12:33:00Z</dcterms:modified>
</cp:coreProperties>
</file>